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Warwick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Warwick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Warwick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Warwick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Warwick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Warwick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48.0% </w:t>
      </w:r>
      <w:r w:rsidRPr="004747BF">
        <w:rPr>
          <w:rFonts w:ascii="Libre Franklin Light" w:eastAsia="Times New Roman" w:hAnsi="Libre Franklin Light" w:cs="Calibri Light"/>
        </w:rPr>
        <w:t xml:space="preserve">of those respondents classified as PGSI 8+ in Warwick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Warwick is estimated to be </w:t>
      </w:r>
      <w:r w:rsidRPr="00773DF7">
        <w:rPr>
          <w:rFonts w:ascii="Libre Franklin Light" w:eastAsia="Times New Roman" w:hAnsi="Libre Franklin Light" w:cs="Calibri Light"/>
          <w:b/>
          <w:bCs/>
          <w:color w:val="C45911" w:themeColor="accent2" w:themeShade="BF"/>
        </w:rPr>
        <w:t xml:space="preserve">£2,816,779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Warwick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Warwick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Warwick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Warwick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rwi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Warwick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rwi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Warwick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Warwick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rwi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Warwick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Warwick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Warwick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Warwick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Warwick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Warwick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£2,816,779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Warwick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£45,881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£948,839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£67,971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£19,117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£35,048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£1,699,923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£2,816,779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Warwick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Warwick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Warwick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Warwick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Warwick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Warwick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Warwick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Warwick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E05122F-B9BD-4F3B-AAAD-D0F260782F0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